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ACE5" w14:textId="77777777" w:rsidR="00593A62" w:rsidRDefault="00593A62" w:rsidP="00593A62">
      <w:pPr>
        <w:pStyle w:val="NoSpacing"/>
      </w:pPr>
      <w:r>
        <w:rPr>
          <w:u w:val="single"/>
        </w:rPr>
        <w:t>John BUTLER</w:t>
      </w:r>
      <w:r>
        <w:t xml:space="preserve">      (fl.1483)</w:t>
      </w:r>
    </w:p>
    <w:p w14:paraId="020C8E29" w14:textId="77777777" w:rsidR="00593A62" w:rsidRDefault="00593A62" w:rsidP="00593A62">
      <w:pPr>
        <w:pStyle w:val="NoSpacing"/>
      </w:pPr>
    </w:p>
    <w:p w14:paraId="36B65A84" w14:textId="77777777" w:rsidR="00593A62" w:rsidRDefault="00593A62" w:rsidP="00593A62">
      <w:pPr>
        <w:pStyle w:val="NoSpacing"/>
      </w:pPr>
    </w:p>
    <w:p w14:paraId="0CBB4676" w14:textId="77777777" w:rsidR="00593A62" w:rsidRDefault="00593A62" w:rsidP="00593A62">
      <w:pPr>
        <w:pStyle w:val="NoSpacing"/>
      </w:pPr>
      <w:r>
        <w:tab/>
        <w:t>1483</w:t>
      </w:r>
      <w:r>
        <w:tab/>
        <w:t>He made a plaint of debt against Robert Mechell of Millow,</w:t>
      </w:r>
    </w:p>
    <w:p w14:paraId="078AD272" w14:textId="77777777" w:rsidR="00593A62" w:rsidRDefault="00593A62" w:rsidP="00593A62">
      <w:pPr>
        <w:pStyle w:val="NoSpacing"/>
      </w:pPr>
      <w:r>
        <w:tab/>
      </w:r>
      <w:r>
        <w:tab/>
        <w:t>Bedfordshire(q.v.).</w:t>
      </w:r>
    </w:p>
    <w:p w14:paraId="73B80E04" w14:textId="77777777" w:rsidR="00593A62" w:rsidRDefault="00593A62" w:rsidP="00593A62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(http://aalt.law.uh.edu/Indices/CP40Indices/CP40no883Pl.htm )</w:t>
      </w:r>
    </w:p>
    <w:p w14:paraId="76FEAEE7" w14:textId="77777777" w:rsidR="00593A62" w:rsidRDefault="00593A62" w:rsidP="00593A62">
      <w:pPr>
        <w:rPr>
          <w:rFonts w:ascii="Times New Roman" w:hAnsi="Times New Roman" w:cs="Times New Roman"/>
        </w:rPr>
      </w:pPr>
    </w:p>
    <w:p w14:paraId="2388D313" w14:textId="77777777" w:rsidR="00593A62" w:rsidRDefault="00593A62" w:rsidP="00593A62">
      <w:pPr>
        <w:rPr>
          <w:rFonts w:ascii="Times New Roman" w:hAnsi="Times New Roman" w:cs="Times New Roman"/>
        </w:rPr>
      </w:pPr>
    </w:p>
    <w:p w14:paraId="53163CD1" w14:textId="77777777" w:rsidR="00593A62" w:rsidRDefault="00593A62" w:rsidP="00593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2019</w:t>
      </w:r>
    </w:p>
    <w:p w14:paraId="03E1B243" w14:textId="77777777" w:rsidR="00827726" w:rsidRPr="00E71FC3" w:rsidRDefault="0082772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2728B" w14:textId="77777777" w:rsidR="00827726" w:rsidRDefault="00827726" w:rsidP="00E71FC3">
      <w:r>
        <w:separator/>
      </w:r>
    </w:p>
  </w:endnote>
  <w:endnote w:type="continuationSeparator" w:id="0">
    <w:p w14:paraId="4C9CFAC5" w14:textId="77777777" w:rsidR="00827726" w:rsidRDefault="008277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EB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100B7" w14:textId="77777777" w:rsidR="00827726" w:rsidRDefault="00827726" w:rsidP="00E71FC3">
      <w:r>
        <w:separator/>
      </w:r>
    </w:p>
  </w:footnote>
  <w:footnote w:type="continuationSeparator" w:id="0">
    <w:p w14:paraId="5F15305F" w14:textId="77777777" w:rsidR="00827726" w:rsidRDefault="008277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62"/>
    <w:rsid w:val="001A7C09"/>
    <w:rsid w:val="004B1AA0"/>
    <w:rsid w:val="00577BD5"/>
    <w:rsid w:val="00593A62"/>
    <w:rsid w:val="00656CBA"/>
    <w:rsid w:val="006A1F77"/>
    <w:rsid w:val="00733BE7"/>
    <w:rsid w:val="00827726"/>
    <w:rsid w:val="00A92ADB"/>
    <w:rsid w:val="00AB52E8"/>
    <w:rsid w:val="00B16D3F"/>
    <w:rsid w:val="00BB41AC"/>
    <w:rsid w:val="00C936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EA5B5"/>
  <w15:chartTrackingRefBased/>
  <w15:docId w15:val="{FFD5A9A4-EFB1-414F-B758-527C062B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A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34</TotalTime>
  <Pages>1</Pages>
  <Words>21</Words>
  <Characters>159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2019-06-04T19:35:00Z</dcterms:created>
  <dcterms:modified xsi:type="dcterms:W3CDTF">2026-03-12T10:03:00Z</dcterms:modified>
</cp:coreProperties>
</file>